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B5263" w:rsidRPr="008D329F" w:rsidTr="009D295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ΤΑΜΠΛΕΤΑ ΜΕ ΓΡΑΦΙΔΑ</w:t>
            </w:r>
          </w:p>
        </w:tc>
      </w:tr>
      <w:tr w:rsidR="006B5263" w:rsidRPr="008D329F" w:rsidTr="009D295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5263" w:rsidRPr="008D329F" w:rsidTr="009D295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 διάστασης όχι μικρότερη από 10,5’’ και το πολύ έως 11,5‘’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5263" w:rsidRPr="008D329F" w:rsidTr="009D295E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τουλάχιστον 1600 x 2560, με αναλογία 16:10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5263" w:rsidRPr="008D329F" w:rsidTr="009D295E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Υποστήριξη HDR10+, 120Hz δυναμική LED ή AMOLED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Ανθεκτικότητα IP68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5263" w:rsidRPr="008D329F" w:rsidTr="009D295E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περιλαμβάνεται Γραφίδα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Μνήμα RAM τουλάχιστον 12 GB και χώρο αποθήκευσης τουλάχιστον 128 GB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B5263" w:rsidRPr="003D354D" w:rsidTr="009D295E">
        <w:trPr>
          <w:trHeight w:val="330"/>
          <w:jc w:val="center"/>
        </w:trPr>
        <w:tc>
          <w:tcPr>
            <w:tcW w:w="1124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λογισμικού </w:t>
            </w:r>
            <w:proofErr w:type="spellStart"/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Android</w:t>
            </w:r>
            <w:proofErr w:type="spellEnd"/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IOS</w:t>
            </w:r>
          </w:p>
        </w:tc>
        <w:tc>
          <w:tcPr>
            <w:tcW w:w="1080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:rsidR="006B5263" w:rsidRPr="006B5263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Υποστήριξη</w:t>
            </w: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Wi-Fi 802.11 a/b/g/n/ac/6e, tri-band, Wi-Fi Direct </w:t>
            </w: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Bluetooth 5.4</w:t>
            </w:r>
          </w:p>
        </w:tc>
        <w:tc>
          <w:tcPr>
            <w:tcW w:w="1080" w:type="dxa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B5263" w:rsidRPr="003D354D" w:rsidTr="009D295E">
        <w:trPr>
          <w:trHeight w:val="330"/>
          <w:jc w:val="center"/>
        </w:trPr>
        <w:tc>
          <w:tcPr>
            <w:tcW w:w="1124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USB </w:t>
            </w:r>
            <w:proofErr w:type="spellStart"/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type</w:t>
            </w:r>
            <w:proofErr w:type="spellEnd"/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C, φόρτιση τουλάχιστον 45W</w:t>
            </w:r>
          </w:p>
        </w:tc>
        <w:tc>
          <w:tcPr>
            <w:tcW w:w="1080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:rsidR="006B5263" w:rsidRPr="003D354D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Χωρητικότητα μπαταρίας τουλάχιστον 8400 </w:t>
            </w:r>
            <w:proofErr w:type="spellStart"/>
            <w:r w:rsidRPr="003D35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mAh</w:t>
            </w:r>
            <w:proofErr w:type="spellEnd"/>
          </w:p>
        </w:tc>
        <w:tc>
          <w:tcPr>
            <w:tcW w:w="1080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B5263" w:rsidRPr="008D329F" w:rsidTr="009D295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 ΤΕΜΆΧΙΑ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5263" w:rsidRPr="008D329F" w:rsidRDefault="006B5263" w:rsidP="009D29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F2709" w:rsidRDefault="007F2709">
      <w:bookmarkStart w:id="0" w:name="_GoBack"/>
      <w:bookmarkEnd w:id="0"/>
    </w:p>
    <w:sectPr w:rsidR="007F27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9C"/>
    <w:rsid w:val="006B5263"/>
    <w:rsid w:val="007F2709"/>
    <w:rsid w:val="00A9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EDE40-2231-4AA3-8BF1-6E611C28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26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9328017A</Template>
  <TotalTime>1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2025-10-30T13:08:00Z</dcterms:created>
  <dcterms:modified xsi:type="dcterms:W3CDTF">2025-10-30T13:08:00Z</dcterms:modified>
</cp:coreProperties>
</file>